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77777777" w:rsidR="000500AB" w:rsidRPr="0000531A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00531A">
        <w:rPr>
          <w:b/>
          <w:szCs w:val="28"/>
        </w:rPr>
        <w:t>Приложение №2</w:t>
      </w:r>
      <w:r w:rsidRPr="0000531A">
        <w:rPr>
          <w:b/>
          <w:szCs w:val="28"/>
        </w:rPr>
        <w:br/>
      </w:r>
      <w:r w:rsidRPr="0000531A">
        <w:rPr>
          <w:szCs w:val="28"/>
        </w:rPr>
        <w:t>к Единому Положению о закупке</w:t>
      </w:r>
      <w:r w:rsidRPr="0000531A">
        <w:rPr>
          <w:szCs w:val="28"/>
        </w:rPr>
        <w:br/>
        <w:t>Государственной корпорации «</w:t>
      </w:r>
      <w:proofErr w:type="spellStart"/>
      <w:r w:rsidRPr="0000531A">
        <w:rPr>
          <w:szCs w:val="28"/>
        </w:rPr>
        <w:t>Ростех</w:t>
      </w:r>
      <w:proofErr w:type="spellEnd"/>
      <w:r w:rsidRPr="0000531A">
        <w:rPr>
          <w:szCs w:val="28"/>
        </w:rPr>
        <w:t>»</w:t>
      </w:r>
      <w:r w:rsidRPr="0000531A">
        <w:rPr>
          <w:szCs w:val="28"/>
        </w:rPr>
        <w:br/>
      </w:r>
    </w:p>
    <w:p w14:paraId="28E040C4" w14:textId="77777777" w:rsidR="005552DA" w:rsidRPr="0000531A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00531A" w:rsidRDefault="000500AB" w:rsidP="0044070D">
      <w:pPr>
        <w:pStyle w:val="af0"/>
        <w:spacing w:before="0" w:line="276" w:lineRule="auto"/>
        <w:jc w:val="center"/>
        <w:rPr>
          <w:b/>
        </w:rPr>
      </w:pPr>
      <w:r w:rsidRPr="0000531A">
        <w:rPr>
          <w:rFonts w:eastAsia="Proxima Nova ExCn Rg,Calibri"/>
          <w:b/>
        </w:rPr>
        <w:t>УСЛОВИЯ ПРИМЕНЕНИЯ СПОСОБОВ ЗАКУПКИ</w:t>
      </w:r>
    </w:p>
    <w:p w14:paraId="2341E2C9" w14:textId="77777777" w:rsidR="00913BA3" w:rsidRPr="0000531A" w:rsidRDefault="00913BA3" w:rsidP="00913BA3">
      <w:pPr>
        <w:ind w:left="0" w:firstLine="0"/>
      </w:pPr>
      <w:bookmarkStart w:id="36" w:name="_Toc424742768"/>
      <w:bookmarkStart w:id="37" w:name="_Toc424750347"/>
      <w:bookmarkStart w:id="38" w:name="_Toc424793664"/>
      <w:bookmarkStart w:id="39" w:name="_Toc424793702"/>
      <w:bookmarkStart w:id="40" w:name="_Toc424810043"/>
      <w:bookmarkStart w:id="41" w:name="_Toc424841676"/>
      <w:bookmarkStart w:id="42" w:name="_Toc424846593"/>
      <w:bookmarkStart w:id="43" w:name="_Toc422853686"/>
      <w:bookmarkStart w:id="44" w:name="_Toc422853687"/>
      <w:bookmarkStart w:id="45" w:name="_Toc424793703"/>
      <w:bookmarkStart w:id="46" w:name="_Toc424810044"/>
      <w:bookmarkStart w:id="47" w:name="_Toc424841677"/>
      <w:bookmarkStart w:id="48" w:name="_Toc424846594"/>
      <w:bookmarkStart w:id="49" w:name="_Toc410952188"/>
      <w:bookmarkStart w:id="50" w:name="_Toc410952520"/>
      <w:bookmarkStart w:id="51" w:name="_Toc410952850"/>
      <w:bookmarkStart w:id="52" w:name="_Toc411252960"/>
      <w:bookmarkStart w:id="53" w:name="_Toc411323663"/>
      <w:bookmarkStart w:id="54" w:name="_Toc410952189"/>
      <w:bookmarkStart w:id="55" w:name="_Toc410952521"/>
      <w:bookmarkStart w:id="56" w:name="_Toc410952851"/>
      <w:bookmarkStart w:id="57" w:name="_Toc411252961"/>
      <w:bookmarkStart w:id="58" w:name="_Toc411323664"/>
      <w:bookmarkStart w:id="59" w:name="_Toc410952190"/>
      <w:bookmarkStart w:id="60" w:name="_Toc410952522"/>
      <w:bookmarkStart w:id="61" w:name="_Toc410952852"/>
      <w:bookmarkStart w:id="62" w:name="_Toc411252962"/>
      <w:bookmarkStart w:id="63" w:name="_Toc411323665"/>
      <w:bookmarkStart w:id="64" w:name="_Toc410952191"/>
      <w:bookmarkStart w:id="65" w:name="_Toc410952523"/>
      <w:bookmarkStart w:id="66" w:name="_Toc410952853"/>
      <w:bookmarkStart w:id="67" w:name="_Toc411252963"/>
      <w:bookmarkStart w:id="68" w:name="_Toc411323666"/>
      <w:bookmarkStart w:id="69" w:name="_Hlt311047328"/>
      <w:bookmarkStart w:id="70" w:name="_Toc270006882"/>
      <w:bookmarkStart w:id="71" w:name="_Toc270011090"/>
      <w:bookmarkStart w:id="72" w:name="_Toc270089354"/>
      <w:bookmarkStart w:id="73" w:name="_Toc270104519"/>
      <w:bookmarkStart w:id="74" w:name="_Toc270338110"/>
      <w:bookmarkStart w:id="75" w:name="_Toc424793668"/>
      <w:bookmarkStart w:id="76" w:name="_Toc424793706"/>
      <w:bookmarkStart w:id="77" w:name="_Toc424810047"/>
      <w:bookmarkStart w:id="78" w:name="_Toc424841680"/>
      <w:bookmarkStart w:id="79" w:name="_Toc424846597"/>
      <w:bookmarkStart w:id="80" w:name="_Toc424742773"/>
      <w:bookmarkStart w:id="81" w:name="_Toc424750352"/>
      <w:bookmarkStart w:id="82" w:name="_Toc424793669"/>
      <w:bookmarkStart w:id="83" w:name="_Toc424793707"/>
      <w:bookmarkStart w:id="84" w:name="_Toc424810048"/>
      <w:bookmarkStart w:id="85" w:name="_Toc424841681"/>
      <w:bookmarkStart w:id="86" w:name="_Toc424846598"/>
      <w:bookmarkStart w:id="87" w:name="_Toc424742775"/>
      <w:bookmarkStart w:id="88" w:name="_Toc424750354"/>
      <w:bookmarkStart w:id="89" w:name="_Toc424793671"/>
      <w:bookmarkStart w:id="90" w:name="_Toc424793709"/>
      <w:bookmarkStart w:id="91" w:name="_Toc424810050"/>
      <w:bookmarkStart w:id="92" w:name="_Toc424841683"/>
      <w:bookmarkStart w:id="93" w:name="_Toc424846600"/>
      <w:bookmarkStart w:id="94" w:name="_Toc424742776"/>
      <w:bookmarkStart w:id="95" w:name="_Toc424750355"/>
      <w:bookmarkStart w:id="96" w:name="_Toc424793672"/>
      <w:bookmarkStart w:id="97" w:name="_Toc424793710"/>
      <w:bookmarkStart w:id="98" w:name="_Toc424810051"/>
      <w:bookmarkStart w:id="99" w:name="_Toc424841684"/>
      <w:bookmarkStart w:id="100" w:name="_Toc424846601"/>
      <w:bookmarkStart w:id="101" w:name="_Toc424742777"/>
      <w:bookmarkStart w:id="102" w:name="_Toc424750356"/>
      <w:bookmarkStart w:id="103" w:name="_Toc424793673"/>
      <w:bookmarkStart w:id="104" w:name="_Toc424793711"/>
      <w:bookmarkStart w:id="105" w:name="_Toc424810052"/>
      <w:bookmarkStart w:id="106" w:name="_Toc424841685"/>
      <w:bookmarkStart w:id="107" w:name="_Toc424846602"/>
      <w:bookmarkStart w:id="108" w:name="_Toc424742778"/>
      <w:bookmarkStart w:id="109" w:name="_Toc424750357"/>
      <w:bookmarkStart w:id="110" w:name="_Toc424793674"/>
      <w:bookmarkStart w:id="111" w:name="_Toc424793712"/>
      <w:bookmarkStart w:id="112" w:name="_Toc424810053"/>
      <w:bookmarkStart w:id="113" w:name="_Toc424841686"/>
      <w:bookmarkStart w:id="114" w:name="_Toc424846603"/>
      <w:bookmarkStart w:id="115" w:name="_Toc424742782"/>
      <w:bookmarkStart w:id="116" w:name="_Toc424750361"/>
      <w:bookmarkStart w:id="117" w:name="_Toc424793678"/>
      <w:bookmarkStart w:id="118" w:name="_Toc424793716"/>
      <w:bookmarkStart w:id="119" w:name="_Toc424810057"/>
      <w:bookmarkStart w:id="120" w:name="_Toc424742783"/>
      <w:bookmarkStart w:id="121" w:name="_Toc424750362"/>
      <w:bookmarkStart w:id="122" w:name="_Toc424793679"/>
      <w:bookmarkStart w:id="123" w:name="_Toc424793717"/>
      <w:bookmarkStart w:id="124" w:name="_Toc424810058"/>
      <w:bookmarkStart w:id="125" w:name="_Ref3737629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tbl>
      <w:tblPr>
        <w:tblStyle w:val="a5"/>
        <w:tblW w:w="151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3119"/>
        <w:gridCol w:w="2693"/>
        <w:gridCol w:w="2693"/>
        <w:gridCol w:w="2915"/>
      </w:tblGrid>
      <w:tr w:rsidR="00B62588" w:rsidRPr="00DC78C2" w14:paraId="5F4B6FE8" w14:textId="77777777" w:rsidTr="00913BA3">
        <w:tc>
          <w:tcPr>
            <w:tcW w:w="3686" w:type="dxa"/>
            <w:shd w:val="clear" w:color="auto" w:fill="D9D9D9" w:themeFill="background1" w:themeFillShade="D9"/>
          </w:tcPr>
          <w:p w14:paraId="31A5FA35" w14:textId="77777777" w:rsidR="00B62588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5812" w:type="dxa"/>
            <w:gridSpan w:val="2"/>
            <w:shd w:val="clear" w:color="auto" w:fill="D9D9D9" w:themeFill="background1" w:themeFillShade="D9"/>
          </w:tcPr>
          <w:p w14:paraId="477C9E24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2CBB195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2915" w:type="dxa"/>
            <w:shd w:val="clear" w:color="auto" w:fill="D9D9D9" w:themeFill="background1" w:themeFillShade="D9"/>
          </w:tcPr>
          <w:p w14:paraId="2B68673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DC78C2">
              <w:rPr>
                <w:b/>
                <w:sz w:val="20"/>
                <w:szCs w:val="20"/>
              </w:rPr>
              <w:t>Редукцион</w:t>
            </w:r>
            <w:proofErr w:type="spellEnd"/>
          </w:p>
        </w:tc>
      </w:tr>
      <w:tr w:rsidR="00B62588" w:rsidRPr="00DC78C2" w14:paraId="734A780C" w14:textId="77777777" w:rsidTr="00913BA3">
        <w:tc>
          <w:tcPr>
            <w:tcW w:w="3686" w:type="dxa"/>
          </w:tcPr>
          <w:p w14:paraId="6C10FE75" w14:textId="77777777" w:rsidR="00B62588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2FEACE9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F3C61C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A7EED4D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915" w:type="dxa"/>
            <w:tcBorders>
              <w:bottom w:val="single" w:sz="4" w:space="0" w:color="auto"/>
            </w:tcBorders>
          </w:tcPr>
          <w:p w14:paraId="626261B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</w:r>
            <w:r w:rsidRPr="00DC78C2">
              <w:rPr>
                <w:sz w:val="20"/>
                <w:szCs w:val="20"/>
                <w:lang w:val="en-US"/>
              </w:rPr>
              <w:t>I</w:t>
            </w:r>
            <w:r w:rsidRPr="00DC78C2">
              <w:rPr>
                <w:sz w:val="20"/>
                <w:szCs w:val="20"/>
              </w:rPr>
              <w:t>I группы</w:t>
            </w:r>
          </w:p>
        </w:tc>
      </w:tr>
      <w:tr w:rsidR="00B62588" w:rsidRPr="00DC78C2" w14:paraId="5CDED0D9" w14:textId="77777777" w:rsidTr="00913BA3">
        <w:tc>
          <w:tcPr>
            <w:tcW w:w="3686" w:type="dxa"/>
          </w:tcPr>
          <w:p w14:paraId="0AEC5FC5" w14:textId="77777777" w:rsidR="00B62588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119" w:type="dxa"/>
            <w:tcBorders>
              <w:bottom w:val="nil"/>
            </w:tcBorders>
          </w:tcPr>
          <w:p w14:paraId="2922C256" w14:textId="77777777" w:rsidR="00886903" w:rsidRPr="00DC78C2" w:rsidRDefault="00886903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358638CE" w14:textId="77777777" w:rsidR="00886903" w:rsidRPr="00DC78C2" w:rsidRDefault="00886903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8" w:type="dxa"/>
            <w:gridSpan w:val="2"/>
            <w:tcBorders>
              <w:bottom w:val="nil"/>
            </w:tcBorders>
          </w:tcPr>
          <w:p w14:paraId="793E0F53" w14:textId="77777777" w:rsidR="00886903" w:rsidRPr="00DC78C2" w:rsidRDefault="00886903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62588" w:rsidRPr="00DC78C2" w14:paraId="2B678A25" w14:textId="77777777" w:rsidTr="00913BA3">
        <w:tc>
          <w:tcPr>
            <w:tcW w:w="3686" w:type="dxa"/>
          </w:tcPr>
          <w:p w14:paraId="6AFEEBAC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3119" w:type="dxa"/>
            <w:tcBorders>
              <w:top w:val="nil"/>
            </w:tcBorders>
          </w:tcPr>
          <w:p w14:paraId="50A41354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менее чем за 20 дней до окончания срока подачи заявок</w:t>
            </w:r>
          </w:p>
        </w:tc>
        <w:tc>
          <w:tcPr>
            <w:tcW w:w="2693" w:type="dxa"/>
            <w:tcBorders>
              <w:top w:val="nil"/>
            </w:tcBorders>
          </w:tcPr>
          <w:p w14:paraId="41866272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менее чем за 30 дней до окончания срока подачи заявок</w:t>
            </w:r>
          </w:p>
        </w:tc>
        <w:tc>
          <w:tcPr>
            <w:tcW w:w="5608" w:type="dxa"/>
            <w:gridSpan w:val="2"/>
            <w:tcBorders>
              <w:top w:val="nil"/>
            </w:tcBorders>
          </w:tcPr>
          <w:p w14:paraId="5B7B7C97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менее чем за 20 дней до окончания срока подачи заявок</w:t>
            </w:r>
          </w:p>
        </w:tc>
      </w:tr>
      <w:tr w:rsidR="00B62588" w:rsidRPr="00DC78C2" w14:paraId="473196FE" w14:textId="77777777" w:rsidTr="00913BA3">
        <w:tc>
          <w:tcPr>
            <w:tcW w:w="3686" w:type="dxa"/>
          </w:tcPr>
          <w:p w14:paraId="3E2B6663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5812" w:type="dxa"/>
            <w:gridSpan w:val="2"/>
          </w:tcPr>
          <w:p w14:paraId="2203BF9B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Без ограничений</w:t>
            </w:r>
          </w:p>
        </w:tc>
        <w:tc>
          <w:tcPr>
            <w:tcW w:w="5608" w:type="dxa"/>
            <w:gridSpan w:val="2"/>
          </w:tcPr>
          <w:p w14:paraId="04DA5668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Без ограничений</w:t>
            </w:r>
          </w:p>
        </w:tc>
      </w:tr>
      <w:tr w:rsidR="00B62588" w:rsidRPr="00DC78C2" w14:paraId="565FF538" w14:textId="77777777" w:rsidTr="00913BA3">
        <w:tc>
          <w:tcPr>
            <w:tcW w:w="3686" w:type="dxa"/>
          </w:tcPr>
          <w:p w14:paraId="547A657D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5812" w:type="dxa"/>
            <w:gridSpan w:val="2"/>
          </w:tcPr>
          <w:p w14:paraId="769456BB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5608" w:type="dxa"/>
            <w:gridSpan w:val="2"/>
          </w:tcPr>
          <w:p w14:paraId="33D03A79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Единственным критерием оценки является «</w:t>
            </w:r>
            <w:r w:rsidR="0073636F">
              <w:rPr>
                <w:sz w:val="20"/>
                <w:szCs w:val="20"/>
              </w:rPr>
              <w:t>Ц</w:t>
            </w:r>
            <w:r w:rsidRPr="00DC78C2">
              <w:rPr>
                <w:sz w:val="20"/>
                <w:szCs w:val="20"/>
              </w:rPr>
              <w:t>ена договора или цена за единицу продукции»</w:t>
            </w:r>
          </w:p>
        </w:tc>
      </w:tr>
      <w:tr w:rsidR="00B62588" w:rsidRPr="00DC78C2" w14:paraId="2ECFEE82" w14:textId="77777777" w:rsidTr="00913BA3">
        <w:tc>
          <w:tcPr>
            <w:tcW w:w="3686" w:type="dxa"/>
          </w:tcPr>
          <w:p w14:paraId="3A4F4733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5812" w:type="dxa"/>
            <w:gridSpan w:val="2"/>
          </w:tcPr>
          <w:p w14:paraId="0E6B51E9" w14:textId="77777777" w:rsidR="00886903" w:rsidRPr="00DC78C2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Конкурс проводится во всех случаях, </w:t>
            </w:r>
            <w:r w:rsidR="00B62588" w:rsidRPr="00DC78C2">
              <w:rPr>
                <w:sz w:val="20"/>
                <w:szCs w:val="20"/>
              </w:rPr>
              <w:t>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5608" w:type="dxa"/>
            <w:gridSpan w:val="2"/>
          </w:tcPr>
          <w:p w14:paraId="46321E14" w14:textId="77777777" w:rsidR="006313F9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bookmarkStart w:id="126" w:name="_Ref409359120"/>
            <w:bookmarkStart w:id="127" w:name="_Ref409777098"/>
            <w:r w:rsidRPr="00DC78C2">
              <w:rPr>
                <w:sz w:val="20"/>
                <w:szCs w:val="20"/>
              </w:rPr>
              <w:t xml:space="preserve">1. </w:t>
            </w:r>
            <w:r w:rsidR="006313F9" w:rsidRPr="00DC78C2">
              <w:rPr>
                <w:sz w:val="20"/>
                <w:szCs w:val="20"/>
              </w:rPr>
              <w:t xml:space="preserve">закупаемая продукция входит в </w:t>
            </w:r>
            <w:bookmarkEnd w:id="126"/>
            <w:bookmarkEnd w:id="127"/>
            <w:r w:rsidR="006313F9" w:rsidRPr="00DC78C2">
              <w:rPr>
                <w:sz w:val="20"/>
                <w:szCs w:val="20"/>
              </w:rPr>
              <w:t>перечень продукции, процедура закупки которой проводится в электронной форме</w:t>
            </w:r>
            <w:r w:rsidRPr="00DC78C2">
              <w:rPr>
                <w:sz w:val="20"/>
                <w:szCs w:val="20"/>
              </w:rPr>
              <w:t xml:space="preserve"> </w:t>
            </w:r>
            <w:r w:rsidR="006313F9" w:rsidRPr="00DC78C2">
              <w:rPr>
                <w:sz w:val="20"/>
                <w:szCs w:val="20"/>
              </w:rPr>
              <w:t xml:space="preserve">способами аукцион / </w:t>
            </w:r>
            <w:proofErr w:type="spellStart"/>
            <w:r w:rsidR="006313F9" w:rsidRPr="00DC78C2">
              <w:rPr>
                <w:sz w:val="20"/>
                <w:szCs w:val="20"/>
              </w:rPr>
              <w:t>редукцион</w:t>
            </w:r>
            <w:proofErr w:type="spellEnd"/>
            <w:r w:rsidR="006313F9" w:rsidRPr="00DC78C2">
              <w:rPr>
                <w:sz w:val="20"/>
                <w:szCs w:val="20"/>
              </w:rPr>
              <w:t xml:space="preserve"> или запрос котировок (</w:t>
            </w:r>
            <w:r w:rsidR="00EB5364" w:rsidRPr="00DC78C2">
              <w:rPr>
                <w:sz w:val="20"/>
                <w:szCs w:val="20"/>
              </w:rPr>
              <w:t>Приложение 7</w:t>
            </w:r>
            <w:r w:rsidR="006313F9" w:rsidRPr="00DC78C2">
              <w:rPr>
                <w:sz w:val="20"/>
                <w:szCs w:val="20"/>
              </w:rPr>
              <w:t>);</w:t>
            </w:r>
          </w:p>
          <w:p w14:paraId="0BB8B538" w14:textId="77777777" w:rsidR="006313F9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2. </w:t>
            </w:r>
            <w:r w:rsidR="006313F9" w:rsidRPr="00DC78C2">
              <w:rPr>
                <w:sz w:val="20"/>
                <w:szCs w:val="20"/>
              </w:rPr>
              <w:t>при проведении закупок иной продукции, 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="006313F9" w:rsidRPr="00DC78C2">
              <w:rPr>
                <w:sz w:val="20"/>
                <w:szCs w:val="20"/>
              </w:rPr>
              <w:t>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77777777" w:rsidR="00925FE1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3. </w:t>
            </w:r>
            <w:r w:rsidR="006313F9" w:rsidRPr="00DC78C2">
              <w:rPr>
                <w:sz w:val="20"/>
                <w:szCs w:val="20"/>
              </w:rPr>
              <w:t>в иных случаях, если это установлено в соответствии с законодательством.</w:t>
            </w:r>
            <w:r w:rsidRPr="00DC78C2">
              <w:rPr>
                <w:sz w:val="20"/>
                <w:szCs w:val="20"/>
              </w:rPr>
              <w:t xml:space="preserve"> </w:t>
            </w:r>
          </w:p>
        </w:tc>
      </w:tr>
      <w:tr w:rsidR="00B62588" w:rsidRPr="00DC78C2" w14:paraId="427A6D5D" w14:textId="77777777" w:rsidTr="00913BA3">
        <w:tc>
          <w:tcPr>
            <w:tcW w:w="3686" w:type="dxa"/>
          </w:tcPr>
          <w:p w14:paraId="79FDB45C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Запрет на возможность применения способа закупки</w:t>
            </w:r>
          </w:p>
        </w:tc>
        <w:tc>
          <w:tcPr>
            <w:tcW w:w="5812" w:type="dxa"/>
            <w:gridSpan w:val="2"/>
          </w:tcPr>
          <w:p w14:paraId="14FD2409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Закупаемая продукция входит в перечень продукции, приобретаемой в электронной форме способами аукцион / </w:t>
            </w:r>
            <w:proofErr w:type="spellStart"/>
            <w:r w:rsidRPr="00DC78C2">
              <w:rPr>
                <w:sz w:val="20"/>
                <w:szCs w:val="20"/>
              </w:rPr>
              <w:t>редукцион</w:t>
            </w:r>
            <w:proofErr w:type="spellEnd"/>
            <w:r w:rsidRPr="00DC78C2">
              <w:rPr>
                <w:sz w:val="20"/>
                <w:szCs w:val="20"/>
              </w:rPr>
              <w:t xml:space="preserve"> или</w:t>
            </w:r>
            <w:r w:rsidR="0000531A" w:rsidRPr="00DC78C2">
              <w:rPr>
                <w:sz w:val="20"/>
                <w:szCs w:val="20"/>
              </w:rPr>
              <w:t xml:space="preserve"> запрос котировок (Приложение 7)</w:t>
            </w:r>
          </w:p>
        </w:tc>
        <w:tc>
          <w:tcPr>
            <w:tcW w:w="5608" w:type="dxa"/>
            <w:gridSpan w:val="2"/>
          </w:tcPr>
          <w:p w14:paraId="4E5C356D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—</w:t>
            </w:r>
          </w:p>
        </w:tc>
      </w:tr>
      <w:tr w:rsidR="00B62588" w:rsidRPr="00DC78C2" w14:paraId="2F80157A" w14:textId="77777777" w:rsidTr="00913BA3">
        <w:tc>
          <w:tcPr>
            <w:tcW w:w="3686" w:type="dxa"/>
          </w:tcPr>
          <w:p w14:paraId="6DC26FA9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0" w:type="dxa"/>
            <w:gridSpan w:val="4"/>
          </w:tcPr>
          <w:p w14:paraId="57428F4B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 / решении</w:t>
            </w:r>
          </w:p>
        </w:tc>
      </w:tr>
      <w:tr w:rsidR="00B62588" w:rsidRPr="00DC78C2" w14:paraId="19003CDA" w14:textId="77777777" w:rsidTr="00913BA3">
        <w:tc>
          <w:tcPr>
            <w:tcW w:w="3686" w:type="dxa"/>
            <w:shd w:val="clear" w:color="auto" w:fill="D9D9D9" w:themeFill="background1" w:themeFillShade="D9"/>
          </w:tcPr>
          <w:p w14:paraId="5FC4AC01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0" w:type="dxa"/>
            <w:gridSpan w:val="4"/>
            <w:shd w:val="clear" w:color="auto" w:fill="D9D9D9" w:themeFill="background1" w:themeFillShade="D9"/>
          </w:tcPr>
          <w:p w14:paraId="17079588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Запрос предложений</w:t>
            </w:r>
          </w:p>
        </w:tc>
      </w:tr>
      <w:tr w:rsidR="00B62588" w:rsidRPr="00DC78C2" w14:paraId="3145FBDF" w14:textId="77777777" w:rsidTr="00913BA3">
        <w:tc>
          <w:tcPr>
            <w:tcW w:w="3686" w:type="dxa"/>
          </w:tcPr>
          <w:p w14:paraId="392B44BF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0" w:type="dxa"/>
            <w:gridSpan w:val="4"/>
            <w:tcBorders>
              <w:bottom w:val="single" w:sz="4" w:space="0" w:color="auto"/>
            </w:tcBorders>
          </w:tcPr>
          <w:p w14:paraId="4BF92D27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 и II группы</w:t>
            </w:r>
          </w:p>
        </w:tc>
      </w:tr>
      <w:tr w:rsidR="00B62588" w:rsidRPr="00DC78C2" w14:paraId="5F4728F1" w14:textId="77777777" w:rsidTr="00913BA3">
        <w:tc>
          <w:tcPr>
            <w:tcW w:w="3686" w:type="dxa"/>
          </w:tcPr>
          <w:p w14:paraId="64DC7785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8505" w:type="dxa"/>
            <w:gridSpan w:val="3"/>
            <w:tcBorders>
              <w:bottom w:val="nil"/>
            </w:tcBorders>
          </w:tcPr>
          <w:p w14:paraId="78E21D87" w14:textId="77777777" w:rsidR="00B62588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tcBorders>
              <w:bottom w:val="nil"/>
            </w:tcBorders>
          </w:tcPr>
          <w:p w14:paraId="1593B9AF" w14:textId="77777777" w:rsidR="00886903" w:rsidRPr="00DC78C2" w:rsidRDefault="00886903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62588" w:rsidRPr="00DC78C2" w14:paraId="6A07BC42" w14:textId="77777777" w:rsidTr="00913BA3">
        <w:tc>
          <w:tcPr>
            <w:tcW w:w="3686" w:type="dxa"/>
          </w:tcPr>
          <w:p w14:paraId="47FA927F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8505" w:type="dxa"/>
            <w:gridSpan w:val="3"/>
            <w:tcBorders>
              <w:top w:val="nil"/>
            </w:tcBorders>
          </w:tcPr>
          <w:p w14:paraId="72D2F005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менее чем за 10 дней (и не менее чем за 5 рабочих дней) до окончания срока подачи заявок</w:t>
            </w:r>
          </w:p>
        </w:tc>
        <w:tc>
          <w:tcPr>
            <w:tcW w:w="2915" w:type="dxa"/>
            <w:tcBorders>
              <w:top w:val="nil"/>
            </w:tcBorders>
          </w:tcPr>
          <w:p w14:paraId="214EE083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Не менее чем за 3 рабочих дня до окончания срока подачи заявок при условии, что запрос предложений осуществляется по результатам осуществления квалификационного отбора участников закупки для серии закупок </w:t>
            </w:r>
          </w:p>
        </w:tc>
      </w:tr>
      <w:tr w:rsidR="00925FE1" w:rsidRPr="00DC78C2" w14:paraId="336A2066" w14:textId="77777777" w:rsidTr="00913BA3">
        <w:tc>
          <w:tcPr>
            <w:tcW w:w="3686" w:type="dxa"/>
          </w:tcPr>
          <w:p w14:paraId="45CE126F" w14:textId="77777777" w:rsidR="00925FE1" w:rsidRPr="009373F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0" w:type="dxa"/>
            <w:gridSpan w:val="4"/>
          </w:tcPr>
          <w:p w14:paraId="0DA5F9BB" w14:textId="77777777" w:rsidR="006313F9" w:rsidRPr="009373F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Установлен</w:t>
            </w:r>
            <w:r w:rsidRPr="009373F9">
              <w:rPr>
                <w:sz w:val="20"/>
                <w:szCs w:val="20"/>
              </w:rPr>
              <w:t xml:space="preserve">, за </w:t>
            </w:r>
            <w:r w:rsidR="006313F9" w:rsidRPr="00DC78C2">
              <w:rPr>
                <w:sz w:val="20"/>
                <w:szCs w:val="20"/>
              </w:rPr>
              <w:t>исключением</w:t>
            </w:r>
            <w:r w:rsidRPr="009373F9">
              <w:rPr>
                <w:sz w:val="20"/>
                <w:szCs w:val="20"/>
              </w:rPr>
              <w:t xml:space="preserve"> закупок финансовых услуг согласно подп. 19.11.3 (1)</w:t>
            </w:r>
            <w:r w:rsidR="000500AB" w:rsidRPr="009373F9">
              <w:rPr>
                <w:sz w:val="20"/>
                <w:szCs w:val="20"/>
              </w:rPr>
              <w:t xml:space="preserve"> Положения</w:t>
            </w:r>
          </w:p>
        </w:tc>
      </w:tr>
      <w:tr w:rsidR="00B62588" w:rsidRPr="00DC78C2" w14:paraId="0F4E95BD" w14:textId="77777777" w:rsidTr="00913BA3">
        <w:tc>
          <w:tcPr>
            <w:tcW w:w="3686" w:type="dxa"/>
          </w:tcPr>
          <w:p w14:paraId="0969BC01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0" w:type="dxa"/>
            <w:gridSpan w:val="4"/>
          </w:tcPr>
          <w:p w14:paraId="385E28C3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925FE1" w:rsidRPr="00DC78C2" w14:paraId="5EC6F3CC" w14:textId="77777777" w:rsidTr="00913BA3">
        <w:tc>
          <w:tcPr>
            <w:tcW w:w="3686" w:type="dxa"/>
          </w:tcPr>
          <w:p w14:paraId="54D31F6B" w14:textId="77777777" w:rsidR="00925FE1" w:rsidRPr="009373F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11420" w:type="dxa"/>
            <w:gridSpan w:val="4"/>
          </w:tcPr>
          <w:p w14:paraId="426928B5" w14:textId="77777777" w:rsidR="00925FE1" w:rsidRPr="009373F9" w:rsidRDefault="00925FE1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Запрос предложений применяется при наличии одного из следующих условий:</w:t>
            </w:r>
          </w:p>
          <w:p w14:paraId="574B839D" w14:textId="77777777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НМЦ не превышает 10 млн. руб. с НДС;</w:t>
            </w:r>
          </w:p>
          <w:p w14:paraId="07051267" w14:textId="77777777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</w:p>
          <w:p w14:paraId="689FB043" w14:textId="77777777" w:rsidR="00925FE1" w:rsidRPr="009373F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применение конкурентных способов закупки, указанных в подразделах 6.2, 6.3 Положения неприемлемо, ввиду отсутствия времени на их проведение и заключение договора по итогам их проведения;</w:t>
            </w:r>
          </w:p>
          <w:p w14:paraId="5139F90B" w14:textId="77777777" w:rsidR="00925FE1" w:rsidRPr="009373F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</w:t>
            </w:r>
          </w:p>
          <w:p w14:paraId="3813FAC1" w14:textId="77777777" w:rsidR="00925FE1" w:rsidRPr="009373F9" w:rsidRDefault="0079400E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</w:t>
            </w:r>
            <w:r w:rsidR="00925FE1" w:rsidRPr="009373F9">
              <w:rPr>
                <w:sz w:val="20"/>
                <w:szCs w:val="20"/>
              </w:rPr>
              <w:t xml:space="preserve"> проводится запрос предложений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77777777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 проводится запрос предложений при осуществлении закупок финансов</w:t>
            </w:r>
            <w:r w:rsidR="00504D7A">
              <w:rPr>
                <w:sz w:val="20"/>
                <w:szCs w:val="20"/>
              </w:rPr>
              <w:t>ых услуг согласно подп. 19.11.3</w:t>
            </w:r>
            <w:r w:rsidRPr="009373F9">
              <w:rPr>
                <w:sz w:val="20"/>
                <w:szCs w:val="20"/>
              </w:rPr>
              <w:t>(1) Положения</w:t>
            </w:r>
            <w:r w:rsidR="00C5336D" w:rsidRPr="009373F9">
              <w:rPr>
                <w:sz w:val="20"/>
                <w:szCs w:val="20"/>
              </w:rPr>
              <w:t>,</w:t>
            </w:r>
          </w:p>
          <w:p w14:paraId="7AA67442" w14:textId="77777777" w:rsidR="00C5336D" w:rsidRPr="00DC78C2" w:rsidRDefault="00C5336D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вне зависимости от размера НМЦ </w:t>
            </w:r>
            <w:r w:rsidR="00742F34">
              <w:rPr>
                <w:sz w:val="20"/>
                <w:szCs w:val="20"/>
              </w:rPr>
              <w:t>лизингодателем</w:t>
            </w:r>
            <w:r w:rsidR="00504D7A">
              <w:rPr>
                <w:sz w:val="20"/>
                <w:szCs w:val="20"/>
              </w:rPr>
              <w:t>, являющ</w:t>
            </w:r>
            <w:r w:rsidR="00742F34">
              <w:rPr>
                <w:sz w:val="20"/>
                <w:szCs w:val="20"/>
              </w:rPr>
              <w:t>им</w:t>
            </w:r>
            <w:r w:rsidRPr="009373F9">
              <w:rPr>
                <w:sz w:val="20"/>
                <w:szCs w:val="20"/>
              </w:rPr>
              <w:t>ся организацией Корпорации, проводится запрос предложений при осуществлении закупок по выбору поставщика предмета лизинга согласно подп. 19.18.6(1) Положения</w:t>
            </w:r>
          </w:p>
        </w:tc>
      </w:tr>
      <w:tr w:rsidR="00B62588" w:rsidRPr="00DC78C2" w14:paraId="018F873E" w14:textId="77777777" w:rsidTr="00913BA3">
        <w:tc>
          <w:tcPr>
            <w:tcW w:w="3686" w:type="dxa"/>
          </w:tcPr>
          <w:p w14:paraId="1183C1A3" w14:textId="77777777" w:rsidR="00886903" w:rsidRPr="009373F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Запрет на возможность применения способа закупки</w:t>
            </w:r>
          </w:p>
        </w:tc>
        <w:tc>
          <w:tcPr>
            <w:tcW w:w="11420" w:type="dxa"/>
            <w:gridSpan w:val="4"/>
          </w:tcPr>
          <w:p w14:paraId="06A84C9B" w14:textId="77777777" w:rsidR="00886903" w:rsidRPr="00DC78C2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Закупаемая продукция входит в перечень продукции, процедура закупки которой проводится в электронной форме способами аукцион / </w:t>
            </w:r>
            <w:proofErr w:type="spellStart"/>
            <w:r w:rsidRPr="009373F9">
              <w:rPr>
                <w:sz w:val="20"/>
                <w:szCs w:val="20"/>
              </w:rPr>
              <w:t>редукцион</w:t>
            </w:r>
            <w:proofErr w:type="spellEnd"/>
            <w:r w:rsidRPr="009373F9">
              <w:rPr>
                <w:sz w:val="20"/>
                <w:szCs w:val="20"/>
              </w:rPr>
              <w:t xml:space="preserve"> или запрос котировок (</w:t>
            </w:r>
            <w:r w:rsidR="002F1809" w:rsidRPr="009373F9">
              <w:rPr>
                <w:sz w:val="20"/>
                <w:szCs w:val="20"/>
              </w:rPr>
              <w:t>Приложение 7)</w:t>
            </w:r>
            <w:r w:rsidR="002F1809" w:rsidRPr="00DC78C2" w:rsidDel="00925FE1">
              <w:rPr>
                <w:sz w:val="20"/>
                <w:szCs w:val="20"/>
              </w:rPr>
              <w:t xml:space="preserve"> </w:t>
            </w:r>
          </w:p>
        </w:tc>
      </w:tr>
      <w:tr w:rsidR="00B62588" w:rsidRPr="00DC78C2" w14:paraId="0E285940" w14:textId="77777777" w:rsidTr="00913BA3">
        <w:tc>
          <w:tcPr>
            <w:tcW w:w="3686" w:type="dxa"/>
          </w:tcPr>
          <w:p w14:paraId="7A43FA16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0" w:type="dxa"/>
            <w:gridSpan w:val="4"/>
          </w:tcPr>
          <w:p w14:paraId="1CDE1069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 / решении</w:t>
            </w:r>
          </w:p>
        </w:tc>
      </w:tr>
      <w:tr w:rsidR="00B62588" w:rsidRPr="00DC78C2" w14:paraId="5AAAD70D" w14:textId="77777777" w:rsidTr="00913BA3">
        <w:tc>
          <w:tcPr>
            <w:tcW w:w="3686" w:type="dxa"/>
            <w:shd w:val="clear" w:color="auto" w:fill="D9D9D9" w:themeFill="background1" w:themeFillShade="D9"/>
          </w:tcPr>
          <w:p w14:paraId="3CF49C34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0" w:type="dxa"/>
            <w:gridSpan w:val="4"/>
            <w:shd w:val="clear" w:color="auto" w:fill="D9D9D9" w:themeFill="background1" w:themeFillShade="D9"/>
          </w:tcPr>
          <w:p w14:paraId="0F195A53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Запрос котировок</w:t>
            </w:r>
          </w:p>
        </w:tc>
      </w:tr>
      <w:tr w:rsidR="00B62588" w:rsidRPr="00DC78C2" w14:paraId="70C62398" w14:textId="77777777" w:rsidTr="00913BA3">
        <w:tc>
          <w:tcPr>
            <w:tcW w:w="3686" w:type="dxa"/>
            <w:shd w:val="clear" w:color="auto" w:fill="auto"/>
          </w:tcPr>
          <w:p w14:paraId="6708F0B3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070135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 и II группы</w:t>
            </w:r>
          </w:p>
        </w:tc>
      </w:tr>
      <w:tr w:rsidR="00B62588" w:rsidRPr="00DC78C2" w14:paraId="0A19EBCF" w14:textId="77777777" w:rsidTr="00913BA3">
        <w:tc>
          <w:tcPr>
            <w:tcW w:w="3686" w:type="dxa"/>
            <w:shd w:val="clear" w:color="auto" w:fill="auto"/>
          </w:tcPr>
          <w:p w14:paraId="7C507A26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</w:tcPr>
          <w:p w14:paraId="366AEE6E" w14:textId="77777777" w:rsidR="00B62588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tcBorders>
              <w:bottom w:val="nil"/>
            </w:tcBorders>
            <w:shd w:val="clear" w:color="auto" w:fill="auto"/>
          </w:tcPr>
          <w:p w14:paraId="3F49B7B8" w14:textId="77777777" w:rsidR="00886903" w:rsidRPr="00DC78C2" w:rsidRDefault="00886903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62588" w:rsidRPr="00DC78C2" w14:paraId="2B703667" w14:textId="77777777" w:rsidTr="00913BA3">
        <w:tc>
          <w:tcPr>
            <w:tcW w:w="3686" w:type="dxa"/>
          </w:tcPr>
          <w:p w14:paraId="1F780F23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8505" w:type="dxa"/>
            <w:gridSpan w:val="3"/>
            <w:tcBorders>
              <w:top w:val="nil"/>
            </w:tcBorders>
          </w:tcPr>
          <w:p w14:paraId="5BE96843" w14:textId="77777777" w:rsidR="00886903" w:rsidRDefault="00C66C5C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B62588" w:rsidRPr="00DC78C2">
              <w:rPr>
                <w:sz w:val="20"/>
                <w:szCs w:val="20"/>
              </w:rPr>
              <w:t>Не менее чем за 5 дней (и не менее чем за 3 рабочих дн</w:t>
            </w:r>
            <w:r w:rsidR="004A5C21">
              <w:rPr>
                <w:sz w:val="20"/>
                <w:szCs w:val="20"/>
              </w:rPr>
              <w:t>я</w:t>
            </w:r>
            <w:r w:rsidR="00B62588" w:rsidRPr="00DC78C2">
              <w:rPr>
                <w:sz w:val="20"/>
                <w:szCs w:val="20"/>
              </w:rPr>
              <w:t>) до окончания срока подачи заявок</w:t>
            </w:r>
            <w:r w:rsidR="000711DE">
              <w:rPr>
                <w:sz w:val="20"/>
                <w:szCs w:val="20"/>
              </w:rPr>
              <w:t xml:space="preserve"> при НМЦ не выше 5 млн</w:t>
            </w:r>
            <w:r>
              <w:rPr>
                <w:sz w:val="20"/>
                <w:szCs w:val="20"/>
              </w:rPr>
              <w:t>.</w:t>
            </w:r>
            <w:r w:rsidR="000711DE">
              <w:rPr>
                <w:sz w:val="20"/>
                <w:szCs w:val="20"/>
              </w:rPr>
              <w:t xml:space="preserve"> руб. с НДС</w:t>
            </w:r>
            <w:r>
              <w:rPr>
                <w:sz w:val="20"/>
                <w:szCs w:val="20"/>
              </w:rPr>
              <w:t>;</w:t>
            </w:r>
          </w:p>
          <w:p w14:paraId="2451B52C" w14:textId="77777777" w:rsidR="004A5C21" w:rsidRDefault="00C66C5C" w:rsidP="00632FC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A85F0C">
              <w:rPr>
                <w:sz w:val="20"/>
                <w:szCs w:val="20"/>
              </w:rPr>
              <w:t>Не мене</w:t>
            </w:r>
            <w:bookmarkStart w:id="128" w:name="_GoBack"/>
            <w:bookmarkEnd w:id="128"/>
            <w:r w:rsidR="00A85F0C">
              <w:rPr>
                <w:sz w:val="20"/>
                <w:szCs w:val="20"/>
              </w:rPr>
              <w:t xml:space="preserve">е чем за </w:t>
            </w:r>
            <w:r w:rsidR="004421BC">
              <w:rPr>
                <w:sz w:val="20"/>
                <w:szCs w:val="20"/>
              </w:rPr>
              <w:t>10</w:t>
            </w:r>
            <w:r w:rsidR="00A85F0C">
              <w:rPr>
                <w:sz w:val="20"/>
                <w:szCs w:val="20"/>
              </w:rPr>
              <w:t xml:space="preserve"> дней (и не менее чем за </w:t>
            </w:r>
            <w:r w:rsidR="00632FCD">
              <w:rPr>
                <w:sz w:val="20"/>
                <w:szCs w:val="20"/>
              </w:rPr>
              <w:t>5</w:t>
            </w:r>
            <w:r w:rsidR="00A85F0C">
              <w:rPr>
                <w:sz w:val="20"/>
                <w:szCs w:val="20"/>
              </w:rPr>
              <w:t xml:space="preserve"> рабочих дней</w:t>
            </w:r>
            <w:r w:rsidR="00F5440B">
              <w:rPr>
                <w:sz w:val="20"/>
                <w:szCs w:val="20"/>
              </w:rPr>
              <w:t>)</w:t>
            </w:r>
            <w:r w:rsidR="00A85F0C">
              <w:rPr>
                <w:sz w:val="20"/>
                <w:szCs w:val="20"/>
              </w:rPr>
              <w:t xml:space="preserve"> до окончания срока подачи заявок</w:t>
            </w:r>
            <w:r w:rsidR="004A5C21">
              <w:rPr>
                <w:sz w:val="20"/>
                <w:szCs w:val="20"/>
              </w:rPr>
              <w:t>:</w:t>
            </w:r>
          </w:p>
          <w:p w14:paraId="6DA022DC" w14:textId="77777777" w:rsidR="004A5C21" w:rsidRDefault="004A5C21" w:rsidP="00632FC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85F0C">
              <w:rPr>
                <w:sz w:val="20"/>
                <w:szCs w:val="20"/>
              </w:rPr>
              <w:t xml:space="preserve"> при НМЦ </w:t>
            </w:r>
            <w:r>
              <w:rPr>
                <w:sz w:val="20"/>
                <w:szCs w:val="20"/>
              </w:rPr>
              <w:t xml:space="preserve">свыше </w:t>
            </w:r>
            <w:r w:rsidR="00A85F0C">
              <w:rPr>
                <w:sz w:val="20"/>
                <w:szCs w:val="20"/>
              </w:rPr>
              <w:t>5 млн. руб</w:t>
            </w:r>
            <w:r w:rsidR="00C66C5C">
              <w:rPr>
                <w:sz w:val="20"/>
                <w:szCs w:val="20"/>
              </w:rPr>
              <w:t>.</w:t>
            </w:r>
            <w:r w:rsidR="00A85F0C">
              <w:rPr>
                <w:sz w:val="20"/>
                <w:szCs w:val="20"/>
              </w:rPr>
              <w:t xml:space="preserve"> с НДС</w:t>
            </w:r>
            <w:r w:rsidR="000711DE">
              <w:rPr>
                <w:sz w:val="20"/>
                <w:szCs w:val="20"/>
              </w:rPr>
              <w:t>, но не свыше</w:t>
            </w:r>
            <w:r w:rsidR="00A85F0C">
              <w:rPr>
                <w:sz w:val="20"/>
                <w:szCs w:val="20"/>
              </w:rPr>
              <w:t xml:space="preserve"> 10 млн. руб. с НДС</w:t>
            </w:r>
            <w:r>
              <w:rPr>
                <w:sz w:val="20"/>
                <w:szCs w:val="20"/>
              </w:rPr>
              <w:t>;</w:t>
            </w:r>
          </w:p>
          <w:p w14:paraId="336655DF" w14:textId="016E1FA0" w:rsidR="00A85F0C" w:rsidRPr="00DC78C2" w:rsidRDefault="004A5C21" w:rsidP="00FD64A7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при НМЦ</w:t>
            </w:r>
            <w:r w:rsidR="004F7049">
              <w:rPr>
                <w:sz w:val="20"/>
                <w:szCs w:val="20"/>
              </w:rPr>
              <w:t xml:space="preserve"> </w:t>
            </w:r>
            <w:r w:rsidR="0073636F">
              <w:rPr>
                <w:sz w:val="20"/>
                <w:szCs w:val="20"/>
              </w:rPr>
              <w:t xml:space="preserve">свыше </w:t>
            </w:r>
            <w:r w:rsidR="00FD64A7">
              <w:rPr>
                <w:sz w:val="20"/>
                <w:szCs w:val="20"/>
              </w:rPr>
              <w:t>10</w:t>
            </w:r>
            <w:r w:rsidR="0073636F">
              <w:rPr>
                <w:sz w:val="20"/>
                <w:szCs w:val="20"/>
              </w:rPr>
              <w:t xml:space="preserve"> млн. руб. с НДС, но </w:t>
            </w:r>
            <w:r w:rsidR="004F7049" w:rsidRPr="004A5C21">
              <w:rPr>
                <w:sz w:val="20"/>
                <w:szCs w:val="20"/>
              </w:rPr>
              <w:t xml:space="preserve">не </w:t>
            </w:r>
            <w:r w:rsidR="003E00E4">
              <w:rPr>
                <w:sz w:val="20"/>
                <w:szCs w:val="20"/>
              </w:rPr>
              <w:t>с</w:t>
            </w:r>
            <w:r w:rsidR="004F7049" w:rsidRPr="004A5C21">
              <w:rPr>
                <w:sz w:val="20"/>
                <w:szCs w:val="20"/>
              </w:rPr>
              <w:t>выше 20 млн. руб. с НДС</w:t>
            </w:r>
            <w:r w:rsidRPr="003E00E4">
              <w:rPr>
                <w:sz w:val="20"/>
                <w:szCs w:val="20"/>
              </w:rPr>
              <w:t xml:space="preserve"> </w:t>
            </w:r>
            <w:r w:rsidR="0073636F">
              <w:rPr>
                <w:sz w:val="20"/>
                <w:szCs w:val="20"/>
              </w:rPr>
              <w:t>(</w:t>
            </w:r>
            <w:r w:rsidRPr="003E00E4">
              <w:rPr>
                <w:sz w:val="20"/>
                <w:szCs w:val="20"/>
              </w:rPr>
              <w:t xml:space="preserve">50 млн. руб. с НДС, </w:t>
            </w:r>
            <w:r w:rsidR="004F7049" w:rsidRPr="004A5C21">
              <w:rPr>
                <w:sz w:val="20"/>
                <w:szCs w:val="20"/>
              </w:rPr>
              <w:t>если годовая выручка заказчика за отчетный финансовый год составляет более чем 5 млрд. руб.</w:t>
            </w:r>
            <w:r w:rsidR="0073636F">
              <w:rPr>
                <w:sz w:val="20"/>
                <w:szCs w:val="20"/>
              </w:rPr>
              <w:t>)</w:t>
            </w:r>
            <w:r w:rsidRPr="003E00E4">
              <w:rPr>
                <w:sz w:val="20"/>
                <w:szCs w:val="20"/>
              </w:rPr>
              <w:t xml:space="preserve">, </w:t>
            </w:r>
            <w:r w:rsidR="004F7049" w:rsidRPr="004A5C21">
              <w:rPr>
                <w:sz w:val="20"/>
                <w:szCs w:val="20"/>
              </w:rPr>
              <w:t xml:space="preserve">и закупается продукция в целях исполнения обязательств по заключенному заказчиком договору с третьим лицом при наличии </w:t>
            </w:r>
            <w:r w:rsidRPr="003E00E4">
              <w:rPr>
                <w:sz w:val="20"/>
                <w:szCs w:val="20"/>
              </w:rPr>
              <w:t xml:space="preserve">условий, </w:t>
            </w:r>
            <w:r w:rsidR="004F7049" w:rsidRPr="004A5C21">
              <w:rPr>
                <w:sz w:val="20"/>
                <w:szCs w:val="20"/>
              </w:rPr>
              <w:t>предусмотренных в п</w:t>
            </w:r>
            <w:r w:rsidRPr="003E00E4">
              <w:rPr>
                <w:sz w:val="20"/>
                <w:szCs w:val="20"/>
              </w:rPr>
              <w:t>одп</w:t>
            </w:r>
            <w:r w:rsidR="00C66C5C">
              <w:rPr>
                <w:sz w:val="20"/>
                <w:szCs w:val="20"/>
              </w:rPr>
              <w:t>.</w:t>
            </w:r>
            <w:r w:rsidRPr="003E00E4">
              <w:rPr>
                <w:sz w:val="20"/>
                <w:szCs w:val="20"/>
              </w:rPr>
              <w:t xml:space="preserve"> 3) п</w:t>
            </w:r>
            <w:r w:rsidR="004F7049" w:rsidRPr="004A5C21">
              <w:rPr>
                <w:sz w:val="20"/>
                <w:szCs w:val="20"/>
              </w:rPr>
              <w:t xml:space="preserve">. </w:t>
            </w:r>
            <w:r w:rsidR="00774B75" w:rsidRPr="004A5C21">
              <w:rPr>
                <w:sz w:val="20"/>
                <w:szCs w:val="20"/>
              </w:rPr>
              <w:t xml:space="preserve">1.1.2 </w:t>
            </w:r>
            <w:r w:rsidRPr="003E00E4">
              <w:rPr>
                <w:sz w:val="20"/>
                <w:szCs w:val="20"/>
              </w:rPr>
              <w:t>настоящего раздела</w:t>
            </w:r>
          </w:p>
        </w:tc>
        <w:tc>
          <w:tcPr>
            <w:tcW w:w="2915" w:type="dxa"/>
            <w:tcBorders>
              <w:top w:val="nil"/>
            </w:tcBorders>
          </w:tcPr>
          <w:p w14:paraId="77F920E7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lastRenderedPageBreak/>
              <w:t xml:space="preserve">Не менее чем за 1 рабочий день до окончания срока подачи заявок при условии, что запрос котировок осуществляется по результатам осуществления квалификационного </w:t>
            </w:r>
            <w:r w:rsidRPr="00DC78C2">
              <w:rPr>
                <w:sz w:val="20"/>
                <w:szCs w:val="20"/>
              </w:rPr>
              <w:lastRenderedPageBreak/>
              <w:t>отбора участников закупки для серии закупок</w:t>
            </w:r>
          </w:p>
        </w:tc>
      </w:tr>
      <w:tr w:rsidR="00925FE1" w:rsidRPr="00DC78C2" w14:paraId="509ED800" w14:textId="77777777" w:rsidTr="00913BA3">
        <w:tc>
          <w:tcPr>
            <w:tcW w:w="3686" w:type="dxa"/>
          </w:tcPr>
          <w:p w14:paraId="0AE3EA42" w14:textId="77777777" w:rsidR="00925FE1" w:rsidRPr="009373F9" w:rsidRDefault="00D8511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lastRenderedPageBreak/>
              <w:t>Предельный размер НМЦ</w:t>
            </w:r>
          </w:p>
        </w:tc>
        <w:tc>
          <w:tcPr>
            <w:tcW w:w="8505" w:type="dxa"/>
            <w:gridSpan w:val="3"/>
            <w:tcBorders>
              <w:top w:val="nil"/>
            </w:tcBorders>
          </w:tcPr>
          <w:p w14:paraId="649E9B79" w14:textId="77777777" w:rsidR="00925FE1" w:rsidRPr="00DC78C2" w:rsidRDefault="00D8511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Установлен</w:t>
            </w:r>
          </w:p>
        </w:tc>
        <w:tc>
          <w:tcPr>
            <w:tcW w:w="2915" w:type="dxa"/>
            <w:tcBorders>
              <w:top w:val="nil"/>
            </w:tcBorders>
          </w:tcPr>
          <w:p w14:paraId="33BF6552" w14:textId="77777777" w:rsidR="00925FE1" w:rsidRPr="00DC78C2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</w:p>
        </w:tc>
      </w:tr>
      <w:tr w:rsidR="00B62588" w:rsidRPr="00DC78C2" w14:paraId="60824404" w14:textId="77777777" w:rsidTr="00913BA3">
        <w:tc>
          <w:tcPr>
            <w:tcW w:w="3686" w:type="dxa"/>
          </w:tcPr>
          <w:p w14:paraId="78D15056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0" w:type="dxa"/>
            <w:gridSpan w:val="4"/>
          </w:tcPr>
          <w:p w14:paraId="1103F95E" w14:textId="77777777" w:rsidR="00886903" w:rsidRPr="00DC78C2" w:rsidRDefault="00B62588" w:rsidP="003E00E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Единственным критерием оценки является «</w:t>
            </w:r>
            <w:r w:rsidR="0073636F">
              <w:rPr>
                <w:sz w:val="20"/>
                <w:szCs w:val="20"/>
              </w:rPr>
              <w:t>Ц</w:t>
            </w:r>
            <w:r w:rsidRPr="00DC78C2">
              <w:rPr>
                <w:sz w:val="20"/>
                <w:szCs w:val="20"/>
              </w:rPr>
              <w:t xml:space="preserve">ена договора или цена за единицу продукции» </w:t>
            </w:r>
          </w:p>
        </w:tc>
      </w:tr>
      <w:tr w:rsidR="00D85117" w:rsidRPr="00DC78C2" w14:paraId="792B4F55" w14:textId="77777777" w:rsidTr="00913BA3">
        <w:tc>
          <w:tcPr>
            <w:tcW w:w="3686" w:type="dxa"/>
          </w:tcPr>
          <w:p w14:paraId="0078487D" w14:textId="77777777" w:rsidR="00D85117" w:rsidRPr="009373F9" w:rsidRDefault="00D8511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11420" w:type="dxa"/>
            <w:gridSpan w:val="4"/>
          </w:tcPr>
          <w:p w14:paraId="2181A0A1" w14:textId="77777777" w:rsidR="00D85117" w:rsidRPr="009373F9" w:rsidRDefault="00D85117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Запрос котировок применяется при наличии одного из следующих условий:</w:t>
            </w:r>
          </w:p>
          <w:p w14:paraId="04FC0354" w14:textId="77777777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НМЦ не превышает </w:t>
            </w:r>
            <w:r w:rsidR="00F1237F">
              <w:rPr>
                <w:sz w:val="20"/>
                <w:szCs w:val="20"/>
              </w:rPr>
              <w:t>10</w:t>
            </w:r>
            <w:r w:rsidR="00F1237F" w:rsidRPr="009373F9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 xml:space="preserve">млн. руб. </w:t>
            </w:r>
            <w:r w:rsidR="003E00E4" w:rsidRPr="009373F9">
              <w:rPr>
                <w:sz w:val="20"/>
                <w:szCs w:val="20"/>
              </w:rPr>
              <w:t>с НДС</w:t>
            </w:r>
            <w:r w:rsidRPr="009373F9">
              <w:rPr>
                <w:sz w:val="20"/>
                <w:szCs w:val="20"/>
              </w:rPr>
              <w:t xml:space="preserve"> и закупаемая продукция входит в перечень продукции, процедура закупки которой проводится в электронной форме способами аукцион / </w:t>
            </w:r>
            <w:proofErr w:type="spellStart"/>
            <w:r w:rsidRPr="009373F9">
              <w:rPr>
                <w:sz w:val="20"/>
                <w:szCs w:val="20"/>
              </w:rPr>
              <w:t>редукцион</w:t>
            </w:r>
            <w:proofErr w:type="spellEnd"/>
            <w:r w:rsidRPr="009373F9">
              <w:rPr>
                <w:sz w:val="20"/>
                <w:szCs w:val="20"/>
              </w:rPr>
              <w:t xml:space="preserve"> или запрос котировок (</w:t>
            </w:r>
            <w:r w:rsidR="002F1809" w:rsidRPr="009373F9">
              <w:rPr>
                <w:sz w:val="20"/>
                <w:szCs w:val="20"/>
              </w:rPr>
              <w:t>Приложение 7)</w:t>
            </w:r>
            <w:r w:rsidRPr="009373F9">
              <w:rPr>
                <w:sz w:val="20"/>
                <w:szCs w:val="20"/>
              </w:rPr>
              <w:t>;</w:t>
            </w:r>
          </w:p>
          <w:p w14:paraId="53186D64" w14:textId="77777777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НМЦ не превышает </w:t>
            </w:r>
            <w:r w:rsidR="00F1237F">
              <w:rPr>
                <w:sz w:val="20"/>
                <w:szCs w:val="20"/>
              </w:rPr>
              <w:t>10</w:t>
            </w:r>
            <w:r w:rsidR="00F1237F" w:rsidRPr="009373F9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>млн. руб. с НДС</w:t>
            </w:r>
            <w:r w:rsidR="003E00E4">
              <w:rPr>
                <w:sz w:val="20"/>
                <w:szCs w:val="20"/>
              </w:rPr>
              <w:t xml:space="preserve"> </w:t>
            </w:r>
            <w:r w:rsidRPr="009373F9">
              <w:rPr>
                <w:sz w:val="20"/>
                <w:szCs w:val="20"/>
              </w:rPr>
              <w:t>и закупается иная продукция, 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Pr="009373F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6B297C8A" w14:textId="77777777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9" w:name="_Ref497296110"/>
            <w:r w:rsidRPr="009373F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9"/>
          </w:p>
          <w:p w14:paraId="319BAF2C" w14:textId="77777777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применение конкурентных способов закупки, указанных в подразделах </w:t>
            </w:r>
            <w:r w:rsidR="006B32EB" w:rsidRPr="009373F9">
              <w:rPr>
                <w:sz w:val="20"/>
                <w:szCs w:val="20"/>
              </w:rPr>
              <w:t>6.2, 6.3</w:t>
            </w:r>
            <w:r w:rsidRPr="009373F9">
              <w:rPr>
                <w:sz w:val="20"/>
                <w:szCs w:val="20"/>
              </w:rPr>
              <w:t xml:space="preserve"> Положения неприемлемо, ввиду отсутствия времени на их проведение и заключение договора по итогам их проведения;</w:t>
            </w:r>
          </w:p>
          <w:p w14:paraId="3C9BFA55" w14:textId="6C44F3B5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</w:t>
            </w:r>
            <w:r w:rsidR="009D1463">
              <w:rPr>
                <w:sz w:val="20"/>
                <w:szCs w:val="20"/>
              </w:rPr>
              <w:t>е случаев закупки работ / услуг</w:t>
            </w:r>
            <w:r w:rsidRPr="009373F9">
              <w:rPr>
                <w:sz w:val="20"/>
                <w:szCs w:val="20"/>
              </w:rPr>
              <w:t>;</w:t>
            </w:r>
          </w:p>
          <w:p w14:paraId="46DF766E" w14:textId="77777777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Pr="009373F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05CF34DA" w14:textId="77777777" w:rsidR="00D85117" w:rsidRPr="00DC78C2" w:rsidRDefault="0079400E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</w:t>
            </w:r>
            <w:r w:rsidR="00D85117" w:rsidRPr="009373F9">
              <w:rPr>
                <w:sz w:val="20"/>
                <w:szCs w:val="20"/>
              </w:rPr>
              <w:t xml:space="preserve"> проводится запрос котировок по результатам предварительного квалификационного отбора участников закупки для серии закупок (подраздел 8.2. Положения)</w:t>
            </w:r>
            <w:r w:rsidR="006B06E5" w:rsidRPr="009373F9">
              <w:rPr>
                <w:sz w:val="20"/>
                <w:szCs w:val="20"/>
              </w:rPr>
              <w:t>.</w:t>
            </w:r>
          </w:p>
        </w:tc>
      </w:tr>
      <w:tr w:rsidR="00B62588" w:rsidRPr="00DC78C2" w14:paraId="3143BB19" w14:textId="77777777" w:rsidTr="00913BA3">
        <w:tc>
          <w:tcPr>
            <w:tcW w:w="3686" w:type="dxa"/>
          </w:tcPr>
          <w:p w14:paraId="0D8F5C4E" w14:textId="77777777" w:rsidR="00886903" w:rsidRPr="009373F9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Запрет на возможность применения способа закупки</w:t>
            </w:r>
          </w:p>
        </w:tc>
        <w:tc>
          <w:tcPr>
            <w:tcW w:w="11420" w:type="dxa"/>
            <w:gridSpan w:val="4"/>
          </w:tcPr>
          <w:p w14:paraId="4FD4C984" w14:textId="77777777" w:rsidR="00886903" w:rsidRPr="00DC78C2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применимо</w:t>
            </w:r>
          </w:p>
        </w:tc>
      </w:tr>
      <w:tr w:rsidR="00B62588" w:rsidRPr="00DC78C2" w14:paraId="21E7FC84" w14:textId="77777777" w:rsidTr="00913BA3">
        <w:tc>
          <w:tcPr>
            <w:tcW w:w="3686" w:type="dxa"/>
          </w:tcPr>
          <w:p w14:paraId="0E6D8860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0" w:type="dxa"/>
            <w:gridSpan w:val="4"/>
          </w:tcPr>
          <w:p w14:paraId="1B1579A2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 / решении</w:t>
            </w:r>
          </w:p>
        </w:tc>
      </w:tr>
      <w:tr w:rsidR="00B62588" w:rsidRPr="00DC78C2" w14:paraId="2961ABEE" w14:textId="77777777" w:rsidTr="00913BA3">
        <w:tc>
          <w:tcPr>
            <w:tcW w:w="3686" w:type="dxa"/>
            <w:shd w:val="clear" w:color="auto" w:fill="D9D9D9" w:themeFill="background1" w:themeFillShade="D9"/>
          </w:tcPr>
          <w:p w14:paraId="5BCF246D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0" w:type="dxa"/>
            <w:gridSpan w:val="4"/>
            <w:shd w:val="clear" w:color="auto" w:fill="D9D9D9" w:themeFill="background1" w:themeFillShade="D9"/>
          </w:tcPr>
          <w:p w14:paraId="34B54696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Закупка у единственного поставщика</w:t>
            </w:r>
          </w:p>
        </w:tc>
      </w:tr>
      <w:tr w:rsidR="00B62588" w:rsidRPr="00DC78C2" w14:paraId="52D5C2A2" w14:textId="77777777" w:rsidTr="00913BA3">
        <w:tc>
          <w:tcPr>
            <w:tcW w:w="3686" w:type="dxa"/>
            <w:shd w:val="clear" w:color="auto" w:fill="auto"/>
          </w:tcPr>
          <w:p w14:paraId="230D8F39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C354D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 и II группы</w:t>
            </w:r>
          </w:p>
        </w:tc>
      </w:tr>
      <w:tr w:rsidR="00B62588" w:rsidRPr="00DC78C2" w14:paraId="1530A471" w14:textId="77777777" w:rsidTr="00913BA3">
        <w:tc>
          <w:tcPr>
            <w:tcW w:w="3686" w:type="dxa"/>
            <w:shd w:val="clear" w:color="auto" w:fill="auto"/>
          </w:tcPr>
          <w:p w14:paraId="6D989DC3" w14:textId="77777777" w:rsidR="00886903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0" w:type="dxa"/>
            <w:gridSpan w:val="4"/>
            <w:tcBorders>
              <w:bottom w:val="nil"/>
            </w:tcBorders>
            <w:shd w:val="clear" w:color="auto" w:fill="auto"/>
          </w:tcPr>
          <w:p w14:paraId="12E924AC" w14:textId="77777777" w:rsidR="00B62588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62588" w:rsidRPr="00DC78C2" w14:paraId="16382E3D" w14:textId="77777777" w:rsidTr="00913BA3">
        <w:tc>
          <w:tcPr>
            <w:tcW w:w="3686" w:type="dxa"/>
          </w:tcPr>
          <w:p w14:paraId="0621413F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11420" w:type="dxa"/>
            <w:gridSpan w:val="4"/>
            <w:tcBorders>
              <w:top w:val="nil"/>
            </w:tcBorders>
          </w:tcPr>
          <w:p w14:paraId="44D0B839" w14:textId="77777777" w:rsidR="00886903" w:rsidRPr="00DC78C2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применимо</w:t>
            </w:r>
          </w:p>
        </w:tc>
      </w:tr>
      <w:tr w:rsidR="00B62588" w:rsidRPr="00DC78C2" w14:paraId="3607F39B" w14:textId="77777777" w:rsidTr="00913BA3">
        <w:tc>
          <w:tcPr>
            <w:tcW w:w="3686" w:type="dxa"/>
          </w:tcPr>
          <w:p w14:paraId="0452913D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0" w:type="dxa"/>
            <w:gridSpan w:val="4"/>
          </w:tcPr>
          <w:p w14:paraId="6E9A71AD" w14:textId="77777777" w:rsidR="00886903" w:rsidRPr="00DC78C2" w:rsidRDefault="006B06E5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Б</w:t>
            </w:r>
            <w:r w:rsidR="006B32EB" w:rsidRPr="00DC78C2">
              <w:rPr>
                <w:sz w:val="20"/>
                <w:szCs w:val="20"/>
              </w:rPr>
              <w:t>ез ограничения</w:t>
            </w:r>
          </w:p>
        </w:tc>
      </w:tr>
      <w:tr w:rsidR="00B62588" w:rsidRPr="00DC78C2" w14:paraId="2709BE4F" w14:textId="77777777" w:rsidTr="00913BA3">
        <w:tc>
          <w:tcPr>
            <w:tcW w:w="3686" w:type="dxa"/>
          </w:tcPr>
          <w:p w14:paraId="6A196197" w14:textId="77777777" w:rsidR="00886903" w:rsidRPr="009373F9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Условия </w:t>
            </w:r>
            <w:r w:rsidR="00B62588" w:rsidRPr="009373F9">
              <w:rPr>
                <w:sz w:val="20"/>
                <w:szCs w:val="20"/>
              </w:rPr>
              <w:t>применения способа закупки</w:t>
            </w:r>
          </w:p>
        </w:tc>
        <w:tc>
          <w:tcPr>
            <w:tcW w:w="11420" w:type="dxa"/>
            <w:gridSpan w:val="4"/>
          </w:tcPr>
          <w:p w14:paraId="6AC1C75A" w14:textId="77777777" w:rsidR="00886903" w:rsidRPr="009373F9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Основания для проведения закупки установлены в п. </w:t>
            </w:r>
            <w:r w:rsidR="006B06E5" w:rsidRPr="009373F9">
              <w:rPr>
                <w:sz w:val="20"/>
                <w:szCs w:val="20"/>
              </w:rPr>
              <w:t>6.6.2.</w:t>
            </w:r>
            <w:r w:rsidRPr="009373F9">
              <w:rPr>
                <w:sz w:val="20"/>
                <w:szCs w:val="20"/>
              </w:rPr>
              <w:t xml:space="preserve"> Положения</w:t>
            </w:r>
            <w:r w:rsidRPr="009373F9">
              <w:rPr>
                <w:rStyle w:val="af7"/>
                <w:sz w:val="20"/>
                <w:szCs w:val="20"/>
              </w:rPr>
              <w:footnoteReference w:id="2"/>
            </w:r>
          </w:p>
        </w:tc>
      </w:tr>
      <w:tr w:rsidR="00B62588" w:rsidRPr="00DC78C2" w14:paraId="21F3B924" w14:textId="77777777" w:rsidTr="00913BA3">
        <w:tc>
          <w:tcPr>
            <w:tcW w:w="3686" w:type="dxa"/>
          </w:tcPr>
          <w:p w14:paraId="3BD6A4C8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ind w:left="142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lastRenderedPageBreak/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0" w:type="dxa"/>
            <w:gridSpan w:val="4"/>
          </w:tcPr>
          <w:p w14:paraId="347C5C75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 / решении</w:t>
            </w:r>
          </w:p>
        </w:tc>
      </w:tr>
    </w:tbl>
    <w:p w14:paraId="1E125C3E" w14:textId="77777777" w:rsidR="00362CEF" w:rsidRPr="0000531A" w:rsidRDefault="00362CEF" w:rsidP="00D66300">
      <w:pPr>
        <w:pStyle w:val="5"/>
        <w:numPr>
          <w:ilvl w:val="0"/>
          <w:numId w:val="0"/>
        </w:numPr>
        <w:spacing w:line="276" w:lineRule="auto"/>
        <w:ind w:left="1985"/>
      </w:pPr>
      <w:bookmarkStart w:id="130" w:name="_Toc424577679"/>
      <w:bookmarkStart w:id="131" w:name="_Toc424663114"/>
      <w:bookmarkStart w:id="132" w:name="_Toc424724950"/>
      <w:bookmarkStart w:id="133" w:name="_Toc424725637"/>
      <w:bookmarkStart w:id="134" w:name="_Toc424725718"/>
      <w:bookmarkStart w:id="135" w:name="_Toc424725805"/>
      <w:bookmarkStart w:id="136" w:name="_Toc424728238"/>
      <w:bookmarkStart w:id="137" w:name="_Toc424732070"/>
      <w:bookmarkStart w:id="138" w:name="_Toc424732150"/>
      <w:bookmarkStart w:id="139" w:name="_Toc424732232"/>
      <w:bookmarkStart w:id="140" w:name="_Toc424841878"/>
      <w:bookmarkStart w:id="141" w:name="_Toc424842396"/>
      <w:bookmarkStart w:id="142" w:name="_Toc424841881"/>
      <w:bookmarkStart w:id="143" w:name="_Toc424842399"/>
      <w:bookmarkStart w:id="144" w:name="_Toc424577682"/>
      <w:bookmarkStart w:id="145" w:name="_Toc424663117"/>
      <w:bookmarkStart w:id="146" w:name="_Toc424724953"/>
      <w:bookmarkStart w:id="147" w:name="_Toc424725641"/>
      <w:bookmarkStart w:id="148" w:name="_Toc424725722"/>
      <w:bookmarkStart w:id="149" w:name="_Toc424725809"/>
      <w:bookmarkStart w:id="150" w:name="_Toc424728242"/>
      <w:bookmarkStart w:id="151" w:name="_Toc424732074"/>
      <w:bookmarkStart w:id="152" w:name="_Toc424732154"/>
      <w:bookmarkStart w:id="153" w:name="_Toc424732236"/>
      <w:bookmarkStart w:id="154" w:name="_Toc424732254"/>
      <w:bookmarkStart w:id="155" w:name="_Toc424732255"/>
      <w:bookmarkStart w:id="156" w:name="_Toc424732256"/>
      <w:bookmarkStart w:id="157" w:name="_Toc424577698"/>
      <w:bookmarkStart w:id="158" w:name="_Toc424663133"/>
      <w:bookmarkStart w:id="159" w:name="_Toc424724969"/>
      <w:bookmarkStart w:id="160" w:name="_Toc424725666"/>
      <w:bookmarkStart w:id="161" w:name="_Toc424725747"/>
      <w:bookmarkStart w:id="162" w:name="_Toc424725834"/>
      <w:bookmarkStart w:id="163" w:name="_Toc424728267"/>
      <w:bookmarkStart w:id="164" w:name="_Toc424732099"/>
      <w:bookmarkStart w:id="165" w:name="_Toc424732179"/>
      <w:bookmarkStart w:id="166" w:name="_Toc424732264"/>
      <w:bookmarkEnd w:id="125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sectPr w:rsidR="00362CEF" w:rsidRPr="0000531A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29723" w14:textId="77777777" w:rsidR="005677AB" w:rsidRDefault="005677AB">
      <w:r>
        <w:separator/>
      </w:r>
    </w:p>
  </w:endnote>
  <w:endnote w:type="continuationSeparator" w:id="0">
    <w:p w14:paraId="24908DE5" w14:textId="77777777" w:rsidR="005677AB" w:rsidRDefault="005677AB">
      <w:r>
        <w:continuationSeparator/>
      </w:r>
    </w:p>
  </w:endnote>
  <w:endnote w:type="continuationNotice" w:id="1">
    <w:p w14:paraId="1AA36A2B" w14:textId="77777777" w:rsidR="005677AB" w:rsidRDefault="00567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altName w:val="Candar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504D7A" w:rsidRDefault="00504D7A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504D7A" w:rsidRDefault="00504D7A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1E6D3" w14:textId="77777777" w:rsidR="005677AB" w:rsidRDefault="005677AB">
      <w:r>
        <w:separator/>
      </w:r>
    </w:p>
  </w:footnote>
  <w:footnote w:type="continuationSeparator" w:id="0">
    <w:p w14:paraId="3C6CEBCB" w14:textId="77777777" w:rsidR="005677AB" w:rsidRDefault="005677AB">
      <w:r>
        <w:continuationSeparator/>
      </w:r>
    </w:p>
  </w:footnote>
  <w:footnote w:type="continuationNotice" w:id="1">
    <w:p w14:paraId="13B5BBD8" w14:textId="77777777" w:rsidR="005677AB" w:rsidRDefault="005677AB"/>
  </w:footnote>
  <w:footnote w:id="2">
    <w:p w14:paraId="073EE431" w14:textId="77777777" w:rsidR="00504D7A" w:rsidRDefault="00504D7A" w:rsidP="00D6630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закупки способом у единственного поставщика</w:t>
      </w:r>
      <w:r w:rsidRPr="00F17028">
        <w:t xml:space="preserve"> </w:t>
      </w:r>
      <w:r>
        <w:t>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504D7A" w:rsidRDefault="00504D7A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C2B0F6B"/>
    <w:multiLevelType w:val="hybridMultilevel"/>
    <w:tmpl w:val="43E40F6E"/>
    <w:lvl w:ilvl="0" w:tplc="51746438">
      <w:start w:val="1"/>
      <w:numFmt w:val="decimal"/>
      <w:lvlText w:val="%1)"/>
      <w:lvlJc w:val="left"/>
      <w:pPr>
        <w:ind w:left="19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5657CDE"/>
    <w:multiLevelType w:val="hybridMultilevel"/>
    <w:tmpl w:val="30465288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22542DD0"/>
    <w:multiLevelType w:val="multilevel"/>
    <w:tmpl w:val="7A441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BFE"/>
    <w:multiLevelType w:val="hybridMultilevel"/>
    <w:tmpl w:val="07EC4626"/>
    <w:lvl w:ilvl="0" w:tplc="EF2649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6506128"/>
    <w:multiLevelType w:val="multilevel"/>
    <w:tmpl w:val="23F2536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FF604AF"/>
    <w:multiLevelType w:val="multilevel"/>
    <w:tmpl w:val="CAA80AB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8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C34F5"/>
    <w:multiLevelType w:val="hybridMultilevel"/>
    <w:tmpl w:val="29C0024E"/>
    <w:lvl w:ilvl="0" w:tplc="08BEA324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774333E" w:tentative="1">
      <w:start w:val="1"/>
      <w:numFmt w:val="lowerLetter"/>
      <w:lvlText w:val="%2."/>
      <w:lvlJc w:val="left"/>
      <w:pPr>
        <w:ind w:left="2499" w:hanging="360"/>
      </w:pPr>
    </w:lvl>
    <w:lvl w:ilvl="2" w:tplc="62FA87B2" w:tentative="1">
      <w:start w:val="1"/>
      <w:numFmt w:val="lowerRoman"/>
      <w:lvlText w:val="%3."/>
      <w:lvlJc w:val="right"/>
      <w:pPr>
        <w:ind w:left="3219" w:hanging="180"/>
      </w:pPr>
    </w:lvl>
    <w:lvl w:ilvl="3" w:tplc="54C0C844" w:tentative="1">
      <w:start w:val="1"/>
      <w:numFmt w:val="decimal"/>
      <w:lvlText w:val="%4."/>
      <w:lvlJc w:val="left"/>
      <w:pPr>
        <w:ind w:left="3939" w:hanging="360"/>
      </w:pPr>
    </w:lvl>
    <w:lvl w:ilvl="4" w:tplc="54E4046E" w:tentative="1">
      <w:start w:val="1"/>
      <w:numFmt w:val="lowerLetter"/>
      <w:lvlText w:val="%5."/>
      <w:lvlJc w:val="left"/>
      <w:pPr>
        <w:ind w:left="4659" w:hanging="360"/>
      </w:pPr>
    </w:lvl>
    <w:lvl w:ilvl="5" w:tplc="5F9E8B52" w:tentative="1">
      <w:start w:val="1"/>
      <w:numFmt w:val="lowerRoman"/>
      <w:lvlText w:val="%6."/>
      <w:lvlJc w:val="right"/>
      <w:pPr>
        <w:ind w:left="5379" w:hanging="180"/>
      </w:pPr>
    </w:lvl>
    <w:lvl w:ilvl="6" w:tplc="422CFDA6" w:tentative="1">
      <w:start w:val="1"/>
      <w:numFmt w:val="decimal"/>
      <w:lvlText w:val="%7."/>
      <w:lvlJc w:val="left"/>
      <w:pPr>
        <w:ind w:left="6099" w:hanging="360"/>
      </w:pPr>
    </w:lvl>
    <w:lvl w:ilvl="7" w:tplc="4CFCB7B0" w:tentative="1">
      <w:start w:val="1"/>
      <w:numFmt w:val="lowerLetter"/>
      <w:lvlText w:val="%8."/>
      <w:lvlJc w:val="left"/>
      <w:pPr>
        <w:ind w:left="6819" w:hanging="360"/>
      </w:pPr>
    </w:lvl>
    <w:lvl w:ilvl="8" w:tplc="77C64E24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" w15:restartNumberingAfterBreak="0">
    <w:nsid w:val="7CBC058E"/>
    <w:multiLevelType w:val="hybridMultilevel"/>
    <w:tmpl w:val="CC5C6D52"/>
    <w:lvl w:ilvl="0" w:tplc="0B1C9B78">
      <w:start w:val="1"/>
      <w:numFmt w:val="decimal"/>
      <w:lvlText w:val="Глава %1."/>
      <w:lvlJc w:val="left"/>
      <w:pPr>
        <w:ind w:left="720" w:hanging="360"/>
      </w:pPr>
      <w:rPr>
        <w:rFonts w:hint="default"/>
      </w:rPr>
    </w:lvl>
    <w:lvl w:ilvl="1" w:tplc="F9A2533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F9643EB0" w:tentative="1">
      <w:start w:val="1"/>
      <w:numFmt w:val="lowerRoman"/>
      <w:lvlText w:val="%3."/>
      <w:lvlJc w:val="right"/>
      <w:pPr>
        <w:ind w:left="2160" w:hanging="180"/>
      </w:pPr>
    </w:lvl>
    <w:lvl w:ilvl="3" w:tplc="5748E118" w:tentative="1">
      <w:start w:val="1"/>
      <w:numFmt w:val="decimal"/>
      <w:lvlText w:val="%4."/>
      <w:lvlJc w:val="left"/>
      <w:pPr>
        <w:ind w:left="2880" w:hanging="360"/>
      </w:pPr>
    </w:lvl>
    <w:lvl w:ilvl="4" w:tplc="F1063288" w:tentative="1">
      <w:start w:val="1"/>
      <w:numFmt w:val="lowerLetter"/>
      <w:lvlText w:val="%5."/>
      <w:lvlJc w:val="left"/>
      <w:pPr>
        <w:ind w:left="3600" w:hanging="360"/>
      </w:pPr>
    </w:lvl>
    <w:lvl w:ilvl="5" w:tplc="D352A784" w:tentative="1">
      <w:start w:val="1"/>
      <w:numFmt w:val="lowerRoman"/>
      <w:lvlText w:val="%6."/>
      <w:lvlJc w:val="right"/>
      <w:pPr>
        <w:ind w:left="4320" w:hanging="180"/>
      </w:pPr>
    </w:lvl>
    <w:lvl w:ilvl="6" w:tplc="DEC01464" w:tentative="1">
      <w:start w:val="1"/>
      <w:numFmt w:val="decimal"/>
      <w:lvlText w:val="%7."/>
      <w:lvlJc w:val="left"/>
      <w:pPr>
        <w:ind w:left="5040" w:hanging="360"/>
      </w:pPr>
    </w:lvl>
    <w:lvl w:ilvl="7" w:tplc="8B2C964E" w:tentative="1">
      <w:start w:val="1"/>
      <w:numFmt w:val="lowerLetter"/>
      <w:lvlText w:val="%8."/>
      <w:lvlJc w:val="left"/>
      <w:pPr>
        <w:ind w:left="5760" w:hanging="360"/>
      </w:pPr>
    </w:lvl>
    <w:lvl w:ilvl="8" w:tplc="AD2CF9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F254A"/>
    <w:multiLevelType w:val="hybridMultilevel"/>
    <w:tmpl w:val="E87A1BF4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12">
    <w:abstractNumId w:val="1"/>
  </w:num>
  <w:num w:numId="13">
    <w:abstractNumId w:val="9"/>
  </w:num>
  <w:num w:numId="14">
    <w:abstractNumId w:val="6"/>
  </w:num>
  <w:num w:numId="15">
    <w:abstractNumId w:val="7"/>
  </w:num>
  <w:num w:numId="16">
    <w:abstractNumId w:val="2"/>
  </w:num>
  <w:num w:numId="17">
    <w:abstractNumId w:val="3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4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EEE"/>
    <w:rsid w:val="00280F2F"/>
    <w:rsid w:val="00280FAA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C7ADDD9"/>
  <w15:docId w15:val="{8C50AAE2-76F2-4C53-AB2D-C7842850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B528-E620-4F52-94AD-00FB9B76F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DDF4A3-C07E-465A-A902-4FDFB4CB09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BE3A0B-68A8-4C2C-B3F6-231E84A75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274F7B-D383-4AFB-963C-F131DE7A052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2F7FF54-28DC-43CB-B873-0FFE6100D2F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D81E1EF-702A-4982-A7D8-6DFED5A3D9F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23AC2B3-CAA1-4909-BFE7-5BC272D6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5ACE17DC</Template>
  <TotalTime>195</TotalTime>
  <Pages>4</Pages>
  <Words>1084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ООО "ЭНЕРГОСЕРВИС"</dc:creator>
  <cp:keywords>Ростех</cp:keywords>
  <cp:lastModifiedBy>Кузнецов Виталий Викторович</cp:lastModifiedBy>
  <cp:revision>7</cp:revision>
  <cp:lastPrinted>2016-06-08T09:05:00Z</cp:lastPrinted>
  <dcterms:created xsi:type="dcterms:W3CDTF">2017-11-03T17:30:00Z</dcterms:created>
  <dcterms:modified xsi:type="dcterms:W3CDTF">2017-12-11T15:02:00Z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